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การขออนุญาตใช้ประโยชน์จากตำรับยาแผนไทยของชาติหรือตำราการแพทย์แผนไทยของชาติ</w:t>
      </w:r>
    </w:p>
    <w:p w14:paraId="16FCEC75" w14:textId="4E4AA75A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5F45E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การขออนุญาตใช้ประโยชน์จากตำรับยาแผนไทยของชาติหรือตำราการแพทย์แผนไทยของชาติ</w:t>
      </w:r>
    </w:p>
    <w:p w14:paraId="57553D54" w14:textId="40CADDA9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F45E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กระบวนงานที่เชื่อมโยงหลายหน่วยงาน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คุ้มครองและส่งเสริมภูมิปัญญาการแพทย์แผนไทย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2542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ส่วนกลาง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ไม่มี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296D7E80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การขออนุญาตใช้ประโยชน์จากตำรับยาแผนไทยของชาติหรือตำราการแพทย์</w:t>
      </w:r>
      <w:r w:rsidR="005F45E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แผนไทยของชาติ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5F45E2" w:rsidRPr="005F45E2" w14:paraId="3C032148" w14:textId="77777777" w:rsidTr="00BB5EF5">
        <w:tc>
          <w:tcPr>
            <w:tcW w:w="675" w:type="dxa"/>
          </w:tcPr>
          <w:p w14:paraId="68A14C8D" w14:textId="77777777" w:rsidR="005F45E2" w:rsidRPr="005F45E2" w:rsidRDefault="005F45E2" w:rsidP="00BB5EF5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5F45E2">
              <w:rPr>
                <w:rFonts w:ascii="Cordia New" w:hAnsi="Cordia New" w:hint="cs"/>
                <w:sz w:val="32"/>
                <w:szCs w:val="32"/>
                <w:rtl/>
                <w:cs/>
              </w:rPr>
              <w:t>1</w:t>
            </w:r>
            <w:r w:rsidRPr="005F45E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F029B69" w14:textId="77777777" w:rsidR="005F45E2" w:rsidRPr="005F45E2" w:rsidRDefault="005F45E2" w:rsidP="00BB5EF5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5F45E2">
              <w:rPr>
                <w:rFonts w:ascii="Cordia New" w:hAnsi="Cordia New" w:hint="cs"/>
                <w:iCs/>
                <w:sz w:val="32"/>
                <w:szCs w:val="32"/>
                <w:cs/>
                <w:lang w:bidi="th-TH"/>
              </w:rPr>
              <w:t xml:space="preserve"> ศูนย์บริการผลิตภัณฑ์สุขภาพเบ็ดเสร็จ กลุ่มงานคุ้มครองผู้บริโภคและเภสัชสาธารณสุข </w:t>
            </w: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>สำนักงานสาธารณสุขจังหวัด</w:t>
            </w:r>
            <w:r w:rsidRPr="005F45E2">
              <w:rPr>
                <w:rFonts w:ascii="Cordia New" w:hAnsi="Cordia New" w:hint="cs"/>
                <w:iCs/>
                <w:sz w:val="32"/>
                <w:szCs w:val="32"/>
                <w:cs/>
                <w:lang w:bidi="th-TH"/>
              </w:rPr>
              <w:t xml:space="preserve">แพร่ ถนนบ้านใหม่ ตำบลในเวียง อำเภอเมือง จังหวัดแพร่ โทร </w:t>
            </w:r>
            <w:r w:rsidRPr="005F45E2">
              <w:rPr>
                <w:rFonts w:ascii="Cordia New" w:hAnsi="Cordia New"/>
                <w:iCs/>
                <w:sz w:val="32"/>
                <w:szCs w:val="32"/>
                <w:lang w:bidi="th-TH"/>
              </w:rPr>
              <w:t>0 5462 1096</w:t>
            </w:r>
          </w:p>
          <w:p w14:paraId="7210CAFB" w14:textId="77777777" w:rsidR="005F45E2" w:rsidRPr="005F45E2" w:rsidRDefault="005F45E2" w:rsidP="00BB5EF5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>ติดต่อด้วยตนเอง</w:t>
            </w:r>
            <w:r w:rsidRPr="005F45E2">
              <w:rPr>
                <w:rFonts w:ascii="Cordia New" w:hAnsi="Cordia New" w:hint="cs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>ณ</w:t>
            </w:r>
            <w:r w:rsidRPr="005F45E2">
              <w:rPr>
                <w:rFonts w:ascii="Cordia New" w:hAnsi="Cordia New" w:hint="cs"/>
                <w:iCs/>
                <w:sz w:val="32"/>
                <w:szCs w:val="32"/>
                <w:cs/>
                <w:lang w:bidi="th-TH"/>
              </w:rPr>
              <w:t xml:space="preserve"> ศูนย์บริการผลิตภัณฑ์สุขภาพเบ็ดเสร็จ</w:t>
            </w:r>
          </w:p>
          <w:p w14:paraId="0947F619" w14:textId="77777777" w:rsidR="005F45E2" w:rsidRPr="005F45E2" w:rsidRDefault="005F45E2" w:rsidP="00BB5EF5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เปิดให้บริการวันจันทร์ถึงวันศุกร์ </w:t>
            </w:r>
            <w:r w:rsidRPr="005F45E2">
              <w:rPr>
                <w:rFonts w:ascii="Cordia New" w:hAnsi="Cordia New"/>
                <w:iCs/>
                <w:sz w:val="32"/>
                <w:szCs w:val="32"/>
                <w:lang w:bidi="th-TH"/>
              </w:rPr>
              <w:t>(</w:t>
            </w: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5F45E2">
              <w:rPr>
                <w:rFonts w:ascii="Cordia New" w:hAnsi="Cordia New"/>
                <w:iCs/>
                <w:sz w:val="32"/>
                <w:szCs w:val="32"/>
                <w:lang w:bidi="th-TH"/>
              </w:rPr>
              <w:t xml:space="preserve">) </w:t>
            </w:r>
          </w:p>
          <w:p w14:paraId="28B8DAC0" w14:textId="77777777" w:rsidR="005F45E2" w:rsidRPr="005F45E2" w:rsidRDefault="005F45E2" w:rsidP="00BB5EF5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5F45E2">
              <w:rPr>
                <w:rFonts w:ascii="Cordia New" w:hAnsi="Cordia New"/>
                <w:iCs/>
                <w:sz w:val="32"/>
                <w:szCs w:val="32"/>
                <w:lang w:bidi="th-TH"/>
              </w:rPr>
              <w:t xml:space="preserve">08:30 - 16:30 </w:t>
            </w: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>น</w:t>
            </w:r>
            <w:r w:rsidRPr="005F45E2">
              <w:rPr>
                <w:rFonts w:ascii="Cordia New" w:hAnsi="Cordia New"/>
                <w:iCs/>
                <w:sz w:val="32"/>
                <w:szCs w:val="32"/>
                <w:lang w:bidi="th-TH"/>
              </w:rPr>
              <w:t>. (</w:t>
            </w: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>มีพักเที่ยง</w:t>
            </w:r>
            <w:r w:rsidRPr="005F45E2">
              <w:rPr>
                <w:rFonts w:ascii="Cordia New" w:hAnsi="Cordia New"/>
                <w:iCs/>
                <w:sz w:val="32"/>
                <w:szCs w:val="32"/>
                <w:lang w:bidi="th-TH"/>
              </w:rPr>
              <w:t>)</w:t>
            </w:r>
          </w:p>
          <w:p w14:paraId="56ACBE08" w14:textId="77777777" w:rsidR="005F45E2" w:rsidRPr="005F45E2" w:rsidRDefault="005F45E2" w:rsidP="00BB5EF5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F45E2">
              <w:rPr>
                <w:rFonts w:ascii="Cordia New" w:hAnsi="Cordia New" w:hint="cs"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776EE036" w14:textId="77777777" w:rsidR="005F45E2" w:rsidRDefault="005F45E2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739C7066" w14:textId="77777777" w:rsidR="005F45E2" w:rsidRDefault="005F45E2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12.1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ผู้อนุญาตพิจารณาอนุญาตตามหลักเกณฑ์ดังต่อไปนี้ด้วย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กรณีผู้รับอนุญาตเป็นบุคคลธรรมดาต้อง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เป็นผู้บรรลุนิติภาวะ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มีภูมิลำเนาหรือถิ่นที่อยู่ในราชอาณาจักร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ไม่เป็นบุคลวิกลจริตหรือจิตฟั่นเฟือนไม่สมประกอบ คนไร้ความสามารถหรือคนเสมือนไร้ความสามารถ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ไม่เคยถูกเพิกถอนใบอนุญาตใดๆ ที่ออกตามพระราชบัญญัติคุ้มครองและส่งเสริมภูมิปัญญาการแพทย์แผนไทย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เว้นแต่ได้ถูกเพิกถอนใบอนุญาตดังกล่าวมาแล้วไม่น้อยกว่าสองปีก่อนวันที่ยื่นคำขอ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ไม่เคยได้รับโทษตามมาตรา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78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เว้นแต่พ้นโทษมาแล้วไม่น้อยกว่าสองปีก่อนวันยื่นคำขอ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กรณีผู้ขอรับอนุญาตเป็นนิติบุคคล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ต้องมีลักษณะตาม </w:t>
      </w:r>
      <w:r w:rsidRPr="000C2AAC">
        <w:rPr>
          <w:rFonts w:asciiTheme="minorBidi" w:hAnsiTheme="minorBidi"/>
          <w:noProof/>
          <w:sz w:val="32"/>
          <w:szCs w:val="32"/>
        </w:rPr>
        <w:t>(1)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</w:t>
      </w:r>
      <w:r w:rsidRPr="000C2AAC">
        <w:rPr>
          <w:rFonts w:asciiTheme="minorBidi" w:hAnsiTheme="minorBidi"/>
          <w:noProof/>
          <w:sz w:val="32"/>
          <w:szCs w:val="32"/>
        </w:rPr>
        <w:t>)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กรรมการ ผู้จัดการ หรือบุคคลซึ่งรับผิดชอบในการดำเดินงานของนิติบุคคลต้องมีลักษณะตาม </w:t>
      </w:r>
      <w:r w:rsidRPr="000C2AAC">
        <w:rPr>
          <w:rFonts w:asciiTheme="minorBidi" w:hAnsiTheme="minorBidi"/>
          <w:noProof/>
          <w:sz w:val="32"/>
          <w:szCs w:val="32"/>
        </w:rPr>
        <w:t>(1)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12.2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ผู้อนุญาตอาจกำหนดข้อจำกัดสิทธิในใบอนุญาต ดังต่อไปนี้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ได้รับอนุญาตต้องใช้ประโยชน์จากตำรับยาแผนไทยของชาติหรือตำราการแพทย์แผนไทยของชาติที่ได้รับอนุญาตด้วยตนเอง จะให้ผู้อื่นใช้ประโยชน์มิได้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การใช้ประโยชน์จากตำรับยาแผนไทยของชาติหรือตำราการแพทย์แผนไทยของชาติตามที่ได้รับอนุญาตเท่านั้น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ใช้ประโยชน์จากตำรับยาแผนไทยของชาติหรือตำราการแพทย์แผนไทยของชาติต้องไม่เป็นอันตรายหรือทำให้เกิดความเสียหายต่อถิ่นกำเนิดหรือถิ่นที่อยู่ของสมุนไพรตามธรรมชาติระบบนิเวศของสมุนไพร ความหลากหลายทาง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ชีวภาพของสิ่งแวดล้อม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ข้อจำกัดสิทธิอื่นตามที่ผู้อนุญาตเห็นสมควรกำหนดความเห็นชอบของคณะกรรมการ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12.3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ผู้ได้รับอนุญาตต้องชำระค่าตอบแทนจากการใช้ประโยชน์ตำรายาแผนไทยของชาติ หรือตำราการแพทย์ แผนไทยของชาติ ตามวิธีการและหลักเกณฑ์ที่คณะกรรมการคุ้มครองและส่งเสริมภูมิปัญญาการแพทย์แผนไทยกำหนด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12.4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การไม่อนุญาตคำขอและการคืนคำขอ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ในกรณีที่คำขอหรือเอกสารหลักฐานไม่ครบถ้วน และ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 มีความบกพร่องไม่สมบูรณ์เป็นเหตุให้ไม่สามารถพิจารณาได้ เจ้าหน้าที่จะจัดทำบันทึกความบกพร่องของรายการเอกสาารหรือหลักฐานที่ต้องยื่นเพิ่มเติมโดยผู้รับบริการจะต้องดำเนินการแก้ไขหรือยื่นเอกสารเพิ่มเติมภายในระยะเวลาที่กำหนดในบันทึก    มิเช่นนั้นจะถือว่าผู้รับบริการละทิ้งคำขอ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F45E2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5F45E2" w:rsidRPr="00AC4ACB" w:rsidRDefault="005F45E2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5F45E2" w:rsidRPr="00AC4ACB" w:rsidRDefault="005F45E2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5F45E2" w:rsidRPr="00AC4ACB" w:rsidRDefault="005F45E2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5F45E2" w:rsidRPr="000C2AAC" w:rsidRDefault="005F45E2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ผู้ขออนุญาตยื่นแบบคำขอรับอนุญาตใช้ประโยชน์ฯ ต่อเจ้าหน้าที่ และชำระค่าธรรมเนียมคำขอ                                 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เจ้าหน้าที่ตรวจสอบรายละเอียดคำขอและเอกสารหลักฐาน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หากถูกต้อง เจ้าหน้าที่รับคำขอและออกใบรับ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2A225131" w14:textId="77777777" w:rsidR="005F45E2" w:rsidRPr="000C2AAC" w:rsidRDefault="005F45E2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5F45E2" w:rsidRPr="000C2AAC" w:rsidRDefault="005F45E2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2C333A3" w:rsidR="005F45E2" w:rsidRPr="000C2AAC" w:rsidRDefault="005F45E2" w:rsidP="00452B6B">
            <w:pPr>
              <w:rPr>
                <w:rFonts w:asciiTheme="minorBidi" w:hAnsiTheme="minorBidi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799" w:type="dxa"/>
          </w:tcPr>
          <w:p w14:paraId="3AE07B5D" w14:textId="2650DF89" w:rsidR="005F45E2" w:rsidRPr="000C2AAC" w:rsidRDefault="005F45E2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หน่วยงานรับผิดชอบระดับกอง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สำนักค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ุ้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มครองภูมิปัญญาการแพทย์แผนไทย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14:paraId="47341764" w14:textId="77777777" w:rsidTr="00313D38">
        <w:tc>
          <w:tcPr>
            <w:tcW w:w="675" w:type="dxa"/>
            <w:vAlign w:val="center"/>
          </w:tcPr>
          <w:p w14:paraId="3EDA2E31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32AD0B6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2C95B7D3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6B9EE1A" w14:textId="0E39C95D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เจ้าหน้าที่เสนอคำขอพร้อมเอกสารหลัก</w:t>
            </w:r>
            <w:r w:rsidR="005F45E2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ฐาน  ที่ถูกต้องและครบถ้วน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ต่อผู้อนุญาต</w:t>
            </w:r>
          </w:p>
          <w:p w14:paraId="25F003C2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3CCF8AE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696CDE76" w14:textId="1B4C35FA" w:rsidR="00313D38" w:rsidRPr="000C2AAC" w:rsidRDefault="005F45E2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799" w:type="dxa"/>
          </w:tcPr>
          <w:p w14:paraId="109F3800" w14:textId="5327015D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(1. 22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ทำการนับแต่วันที่ได้รับคำขอ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เอกสารหลักฐานถูกต้องและครบถ้วน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หน่วยงานรับผิดชอบระดับกอง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="005F45E2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สำนักค</w:t>
            </w:r>
            <w:r w:rsidR="005F45E2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ุ้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มครองภูมิปัญญาการแพทย์แผนไทย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65E6AF0A" w14:textId="77777777" w:rsidTr="00313D38">
        <w:tc>
          <w:tcPr>
            <w:tcW w:w="675" w:type="dxa"/>
            <w:vAlign w:val="center"/>
          </w:tcPr>
          <w:p w14:paraId="3472246E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9EC6648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1D1C953A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6C9586F8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ผู้อนุญาตพิจารณาอนุญาต และลงนามหนังสือที่เกี่ยวข้อง</w:t>
            </w:r>
          </w:p>
          <w:p w14:paraId="3F67BB1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9809FCC" w14:textId="336F2760" w:rsidR="00313D38" w:rsidRPr="000C2AAC" w:rsidRDefault="005F45E2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267F0B0F" w14:textId="08C3B7A4" w:rsidR="00313D38" w:rsidRPr="000C2AAC" w:rsidRDefault="005F45E2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799" w:type="dxa"/>
          </w:tcPr>
          <w:p w14:paraId="72D80FE5" w14:textId="7DF6C7D0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กรณีไม่อนุญาต จะมีหนังสือทางไปรษณีย์ลงทะเบียนตอบรับ   แจ้งคำสั่งไม่อนุญาตพร้อมเหตุผลไปยังผู้ขอรับอนุญาตภายใน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 นับแต่วันที่มีคำสั่งดังกล่าว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หน่วยงานรับผิดชอบระดับกอง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: </w:t>
            </w:r>
            <w:r w:rsidR="005F45E2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สำนักค</w:t>
            </w:r>
            <w:r w:rsidR="005F45E2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ุ้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มครองภูมิปัญญาการแพทย์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แผนไทย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3AEC9D01" w14:textId="77777777" w:rsidTr="00313D38">
        <w:tc>
          <w:tcPr>
            <w:tcW w:w="675" w:type="dxa"/>
            <w:vAlign w:val="center"/>
          </w:tcPr>
          <w:p w14:paraId="5DD5ED5F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3002E13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14:paraId="68F48390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768247A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แจ้งผู้ขอรับอนุญาตมาชำระค่าธรรมเนียม และทำสัญญา</w:t>
            </w:r>
          </w:p>
          <w:p w14:paraId="414C04C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1C6049CB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34FBC21F" w14:textId="04E98DEB" w:rsidR="00313D38" w:rsidRPr="000C2AAC" w:rsidRDefault="005F45E2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799" w:type="dxa"/>
          </w:tcPr>
          <w:p w14:paraId="3952DCC7" w14:textId="6373CC28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ทางไปรษณีย์ลงทะเบียนตอบรับ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 นับแต่วันที่ได้รับหนังสือแจ้ง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หน่วยงานรับผิดชอบระดับกอง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="005F45E2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สำนักค</w:t>
            </w:r>
            <w:r w:rsidR="005F45E2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ุ้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มครองภูมิปัญญาการแพทย์แผนไทย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0629BAD5" w14:textId="77777777" w:rsidTr="00313D38">
        <w:tc>
          <w:tcPr>
            <w:tcW w:w="675" w:type="dxa"/>
            <w:vAlign w:val="center"/>
          </w:tcPr>
          <w:p w14:paraId="224FF99F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127FC76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14:paraId="260D2172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60C8DF83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ผู้ขออนุญาตชำระค่าธรรมเนียม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เจ้าหน้าที่ออกใบอนุญาตให้ใช้ประโยชน์ฯ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จัดทำสัญญาการใช้ประโยชน์จากตำรับยาแผนไทยของชาติหรือตำราการแพทย์แผนไทยของชาติ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1533A14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78BEB77E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47925E66" w14:textId="16597005" w:rsidR="00313D38" w:rsidRPr="000C2AAC" w:rsidRDefault="005F45E2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799" w:type="dxa"/>
          </w:tcPr>
          <w:p w14:paraId="553C522F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หน่วยงานรับผิดชอบระดับกอง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สำนักคุ้มครองภูมิปัญญาการแพทย์แผนไทย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14:paraId="744F5F55" w14:textId="0693B1FF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F45E2">
        <w:rPr>
          <w:rFonts w:asciiTheme="minorBidi" w:hAnsiTheme="minorBidi" w:hint="cs"/>
          <w:noProof/>
          <w:sz w:val="32"/>
          <w:szCs w:val="32"/>
          <w:cs/>
          <w:lang w:bidi="th-TH"/>
        </w:rPr>
        <w:t>27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(1.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หรือใบแสดงตนอื่นๆที่ทางราชการออกให้ ที่มีเลขประจำตัวประชาชน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2.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หรือบัตรประจำตัวอื่นที่ทางราชการออกให้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ของกรรมการ ผู้จัดการ หรือบุคคลซึ่งรับผิดชอบในการดำเนินงานของนิติบุคคล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AC4ACB" w:rsidRPr="000C2AAC" w14:paraId="356AFDA4" w14:textId="77777777" w:rsidTr="004E651F">
        <w:trPr>
          <w:jc w:val="center"/>
        </w:trPr>
        <w:tc>
          <w:tcPr>
            <w:tcW w:w="675" w:type="dxa"/>
            <w:vAlign w:val="center"/>
          </w:tcPr>
          <w:p w14:paraId="09F1241F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303693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34E8466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4DE2056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72F660C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0EB0DF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4831FE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(1.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2.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กรณีของนิติบุคคลใช้ทะเบียนบ้าน ของกรรมการ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ผู้จัดการ หรือบุคคลซึ่งรับผิดชอบในการดำเนินงาน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)</w:t>
            </w:r>
          </w:p>
        </w:tc>
      </w:tr>
      <w:tr w:rsidR="00AC4ACB" w:rsidRPr="000C2AAC" w14:paraId="23E73EB7" w14:textId="77777777" w:rsidTr="004E651F">
        <w:trPr>
          <w:jc w:val="center"/>
        </w:trPr>
        <w:tc>
          <w:tcPr>
            <w:tcW w:w="675" w:type="dxa"/>
            <w:vAlign w:val="center"/>
          </w:tcPr>
          <w:p w14:paraId="64913C91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2CD652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บัตรประจำตัวข้าราชการหรือพนักงานองค์การของรัฐ</w:t>
            </w:r>
          </w:p>
        </w:tc>
        <w:tc>
          <w:tcPr>
            <w:tcW w:w="1843" w:type="dxa"/>
          </w:tcPr>
          <w:p w14:paraId="0CAEB19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4E06DB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0DEAAC0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9495F5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EDB736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กรณีผู้ขอรับอนุญาตเป็นส่วนราชการรัฐวิสาหกิจ องค์กรปกครองส่วนท้องถิ่น หรือหน่วยงานอื่นใดของรัฐ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ซึ่งอาจใช้บัตรประจำตัวเจ้าหน้าที่รัฐวิสาหกิจ องค์กรปกครองส่วนท้องถิ่น หรือหน่วยงานอื่นใดของรัฐ หรือคำสั่งแต่งให้ดำรงตำแหน่งหัวหน้าหน่วยงานของรัฐแห่งนั้นแทนได้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66687B7E" w14:textId="77777777" w:rsidTr="004E651F">
        <w:trPr>
          <w:jc w:val="center"/>
        </w:trPr>
        <w:tc>
          <w:tcPr>
            <w:tcW w:w="675" w:type="dxa"/>
            <w:vAlign w:val="center"/>
          </w:tcPr>
          <w:p w14:paraId="795DB577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B077EE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14:paraId="099C5AA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E4F9B3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F02EDF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E70EEA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1D80848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คำรับรองว่าผู้ขอรับอนุญาตจะเป็นผู้ใช้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ประโยชน์จากตำรับยาแผนไทยของชาติหรือตำราการแพทย์แผนไทยของชาตินั้นด้วยตนเอง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F5555A0" w14:textId="77777777" w:rsidTr="004E651F">
        <w:tc>
          <w:tcPr>
            <w:tcW w:w="675" w:type="dxa"/>
            <w:vAlign w:val="center"/>
          </w:tcPr>
          <w:p w14:paraId="51566BD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B72D8A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ข้อเสนอเกี่ยวกับแผนการดำเนินงาน</w:t>
            </w:r>
          </w:p>
        </w:tc>
        <w:tc>
          <w:tcPr>
            <w:tcW w:w="1843" w:type="dxa"/>
          </w:tcPr>
          <w:p w14:paraId="7FEDC96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053FBF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0F6D9B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690B6C9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652BE2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E8FEAFC" w14:textId="77777777" w:rsidTr="004E651F">
        <w:tc>
          <w:tcPr>
            <w:tcW w:w="675" w:type="dxa"/>
            <w:vAlign w:val="center"/>
          </w:tcPr>
          <w:p w14:paraId="67C2C05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55A25B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</w:t>
            </w:r>
          </w:p>
        </w:tc>
        <w:tc>
          <w:tcPr>
            <w:tcW w:w="1843" w:type="dxa"/>
          </w:tcPr>
          <w:p w14:paraId="5E66DD3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B405B3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EF94D7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1D1C9B7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6D847BD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กรณีผู้ขอรับอนุญาต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มอบอำนาจ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AC4ACB" w:rsidRPr="000C2AAC" w14:paraId="26F4E134" w14:textId="77777777" w:rsidTr="004E651F">
        <w:tc>
          <w:tcPr>
            <w:tcW w:w="675" w:type="dxa"/>
            <w:vAlign w:val="center"/>
          </w:tcPr>
          <w:p w14:paraId="42366D0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D01C18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สำเนาบัตรประชาชนหรือบัตรอื่นๆที่ราชการออกให้ของผู้รับมอบอำนาจ</w:t>
            </w:r>
          </w:p>
        </w:tc>
        <w:tc>
          <w:tcPr>
            <w:tcW w:w="1843" w:type="dxa"/>
          </w:tcPr>
          <w:p w14:paraId="076AD21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80A284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8B7EB8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2D4968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09FA11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กรณีผู้ขอรับอนุญาต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มอบอำนาจ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AC4ACB" w:rsidRPr="000C2AAC" w14:paraId="4396FF5B" w14:textId="77777777" w:rsidTr="004E651F">
        <w:tc>
          <w:tcPr>
            <w:tcW w:w="675" w:type="dxa"/>
            <w:vAlign w:val="center"/>
          </w:tcPr>
          <w:p w14:paraId="1B70518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EF5308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หนังสือรับรองแสดงวัตถุประสงค์ของนิติบุคคลและผู้มีอำนาจลงลายมือชื่อแทนนิติบุคคลซึ่งเป็นฉบับปัจจุบัน โดยมีคำรับรองของผู้มีอำนาจให้คำ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รับรองตามกฎหมายไม่เกินหกเดือนนับแต่วันที่ออกหนังสือรับรองนั้น</w:t>
            </w:r>
          </w:p>
        </w:tc>
        <w:tc>
          <w:tcPr>
            <w:tcW w:w="1843" w:type="dxa"/>
          </w:tcPr>
          <w:p w14:paraId="5F53FF5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3476907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3909DA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DFD4F5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19D9622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คำขอรับอนุญาต</w:t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5E2C7ACB" w:rsidR="00A13B6C" w:rsidRPr="000C2AAC" w:rsidRDefault="00E90756" w:rsidP="005F45E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ค่าธรรมเนียมต่อ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รายการ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0C2AAC" w14:paraId="66F56D91" w14:textId="77777777" w:rsidTr="00090552">
        <w:tc>
          <w:tcPr>
            <w:tcW w:w="534" w:type="dxa"/>
          </w:tcPr>
          <w:p w14:paraId="12CF1EB4" w14:textId="77777777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ED98E4C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ใบอนุญาตให้ใช้ประโยชน์จากตำรับยาแผนไทยของชาติหรือตำราการแพทย์แผนไทยของชาติ </w:t>
            </w:r>
          </w:p>
          <w:p w14:paraId="6B34C835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62F187D9" w14:textId="2E647014" w:rsidR="00A13B6C" w:rsidRPr="000C2AAC" w:rsidRDefault="00E90756" w:rsidP="005F45E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ค่าธรรมเนียมต่อ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รายการ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4AA5C1C" w14:textId="77777777" w:rsidR="005F45E2" w:rsidRDefault="00EA6950" w:rsidP="00EA6950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สำนักคุ้มครองภูมิปัญญาการแพทย์แผนไทย 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ชั้น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กรมพัฒนาการแพทย์แผนไทยและการแพทย์ทางเลือก ถนนติวานนท์ ตำบลตลาดขวัญ อำเภอเมือง จังหวัดนนทบุรี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11000</w:t>
            </w:r>
            <w:r w:rsidR="005F45E2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5F45E2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5F45E2" w:rsidRPr="000C2AAC">
              <w:rPr>
                <w:rFonts w:asciiTheme="minorBidi" w:hAnsiTheme="minorBidi"/>
                <w:noProof/>
                <w:sz w:val="32"/>
                <w:szCs w:val="32"/>
              </w:rPr>
              <w:t>02-149-5607,02-1495608</w:t>
            </w:r>
            <w:r w:rsidR="005F45E2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5F45E2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5F45E2" w:rsidRPr="000C2AAC">
              <w:rPr>
                <w:rFonts w:asciiTheme="minorBidi" w:hAnsiTheme="minorBidi"/>
                <w:noProof/>
                <w:sz w:val="32"/>
                <w:szCs w:val="32"/>
              </w:rPr>
              <w:t>02-591-1095</w:t>
            </w:r>
          </w:p>
          <w:p w14:paraId="37AD2131" w14:textId="569C87AB" w:rsidR="00EA6950" w:rsidRPr="000C2AAC" w:rsidRDefault="005F45E2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E-mail : thaiwisdom.dtam@gmail.com</w:t>
            </w:r>
            <w:r w:rsidR="00EA6950"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="00EA6950"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EA6950"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A6950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5F45E2" w:rsidRPr="00ED5246" w14:paraId="58E3380F" w14:textId="77777777" w:rsidTr="005F4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5B66449C" w14:textId="77777777" w:rsidR="005F45E2" w:rsidRPr="00ED5246" w:rsidRDefault="005F45E2" w:rsidP="00BB5EF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7D62F879" w14:textId="77777777" w:rsidR="005F45E2" w:rsidRPr="00ED5246" w:rsidRDefault="005F45E2" w:rsidP="00BB5EF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5F45E2" w:rsidRPr="00ED5246" w14:paraId="05C60A9E" w14:textId="77777777" w:rsidTr="005F4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FEA8C44" w14:textId="77777777" w:rsidR="005F45E2" w:rsidRPr="00ED5246" w:rsidRDefault="005F45E2" w:rsidP="00BB5EF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0413C700" w14:textId="77777777" w:rsidR="005F45E2" w:rsidRPr="00ED5246" w:rsidRDefault="005F45E2" w:rsidP="00BB5EF5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1095F"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5F45E2" w:rsidRPr="00ED5246" w14:paraId="2EB344D5" w14:textId="77777777" w:rsidTr="005F4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9920B0B" w14:textId="77777777" w:rsidR="005F45E2" w:rsidRPr="00ED5246" w:rsidRDefault="005F45E2" w:rsidP="00BB5EF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12BE6EF4" w14:textId="77777777" w:rsidR="005F45E2" w:rsidRPr="00ED5246" w:rsidRDefault="005F45E2" w:rsidP="00BB5EF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  <w:tr w:rsidR="00EA6950" w:rsidRPr="000C2AAC" w14:paraId="07CBDC2C" w14:textId="77777777" w:rsidTr="00C1539D">
        <w:tc>
          <w:tcPr>
            <w:tcW w:w="534" w:type="dxa"/>
          </w:tcPr>
          <w:p w14:paraId="70626740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A1FFA24" w14:textId="1C6D3007" w:rsidR="00EA6950" w:rsidRPr="000C2AAC" w:rsidRDefault="00EA6950" w:rsidP="005F45E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สำนักคุ้มครองภูมิปัญญาการแพทย์แผนไทย 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ั้นตอนและรายละเอียดการขออนุญาตใช้ประโยชน์จากตำรับยาแผนไทยของชาติหรือตำราการแพทย์แผนไทยของชาติ ตามกฎกระทรวงการขอรับอนุญาตและการอนุญาต ข้อจำกัดสิทธิ และค่าตอบแทนการใช้ประโยชน์  จากตำรับยาแผนไทยของชาติและตำราการแพทย์แผนไทยของชาติ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 w:hint="cs"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D91C1" w14:textId="77777777" w:rsidR="00EA4B46" w:rsidRDefault="00EA4B46" w:rsidP="00C81DB8">
      <w:pPr>
        <w:spacing w:after="0" w:line="240" w:lineRule="auto"/>
      </w:pPr>
      <w:r>
        <w:separator/>
      </w:r>
    </w:p>
  </w:endnote>
  <w:endnote w:type="continuationSeparator" w:id="0">
    <w:p w14:paraId="432F7731" w14:textId="77777777" w:rsidR="00EA4B46" w:rsidRDefault="00EA4B46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FB634" w14:textId="77777777" w:rsidR="00EA4B46" w:rsidRDefault="00EA4B46" w:rsidP="00C81DB8">
      <w:pPr>
        <w:spacing w:after="0" w:line="240" w:lineRule="auto"/>
      </w:pPr>
      <w:r>
        <w:separator/>
      </w:r>
    </w:p>
  </w:footnote>
  <w:footnote w:type="continuationSeparator" w:id="0">
    <w:p w14:paraId="27CA6E85" w14:textId="77777777" w:rsidR="00EA4B46" w:rsidRDefault="00EA4B46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45E2">
          <w:rPr>
            <w:noProof/>
          </w:rPr>
          <w:t>10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F45E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5F45E2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4B46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A67AC-A6B5-4C77-B33F-EB75EBEEF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</TotalTime>
  <Pages>10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2</cp:revision>
  <cp:lastPrinted>2015-03-02T15:12:00Z</cp:lastPrinted>
  <dcterms:created xsi:type="dcterms:W3CDTF">2015-07-10T07:31:00Z</dcterms:created>
  <dcterms:modified xsi:type="dcterms:W3CDTF">2015-07-10T07:31:00Z</dcterms:modified>
</cp:coreProperties>
</file>